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42F24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SCHERWYND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F814F72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D19A50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9B6FF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Mar.1401</w:t>
      </w:r>
      <w:r>
        <w:rPr>
          <w:rFonts w:ascii="Times New Roman" w:hAnsi="Times New Roman" w:cs="Times New Roman"/>
          <w:sz w:val="24"/>
          <w:szCs w:val="24"/>
        </w:rPr>
        <w:tab/>
        <w:t>He and Thomas Grey(q.v.) were commissioned to levy and collect the</w:t>
      </w:r>
    </w:p>
    <w:p w14:paraId="678E167F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subsidy on sales of wine and other goods granted at the last </w:t>
      </w:r>
      <w:r>
        <w:rPr>
          <w:rFonts w:ascii="Times New Roman" w:hAnsi="Times New Roman" w:cs="Times New Roman"/>
          <w:sz w:val="24"/>
          <w:szCs w:val="24"/>
        </w:rPr>
        <w:tab/>
        <w:t>Parliament in</w:t>
      </w:r>
    </w:p>
    <w:p w14:paraId="5101F960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London and all adjacent ports and places from there to Gravesend</w:t>
      </w:r>
    </w:p>
    <w:p w14:paraId="53C8BFA6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on one side of the Thames and as far as Tilbury on the other side.  </w:t>
      </w:r>
    </w:p>
    <w:p w14:paraId="576D3319" w14:textId="77777777" w:rsidR="005A3978" w:rsidRDefault="005A3978" w:rsidP="005A39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p.122)</w:t>
      </w:r>
    </w:p>
    <w:p w14:paraId="134E2039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6F1E4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A80BC" w14:textId="77777777" w:rsidR="005A3978" w:rsidRDefault="005A3978" w:rsidP="005A3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4DABF3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7A58D" w14:textId="77777777" w:rsidR="005A3978" w:rsidRDefault="005A3978" w:rsidP="009139A6">
      <w:r>
        <w:separator/>
      </w:r>
    </w:p>
  </w:endnote>
  <w:endnote w:type="continuationSeparator" w:id="0">
    <w:p w14:paraId="074D0A70" w14:textId="77777777" w:rsidR="005A3978" w:rsidRDefault="005A39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08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DD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5C6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ADA55" w14:textId="77777777" w:rsidR="005A3978" w:rsidRDefault="005A3978" w:rsidP="009139A6">
      <w:r>
        <w:separator/>
      </w:r>
    </w:p>
  </w:footnote>
  <w:footnote w:type="continuationSeparator" w:id="0">
    <w:p w14:paraId="4944F7C4" w14:textId="77777777" w:rsidR="005A3978" w:rsidRDefault="005A39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62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33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4D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78"/>
    <w:rsid w:val="000666E0"/>
    <w:rsid w:val="002510B7"/>
    <w:rsid w:val="005A397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E9695"/>
  <w15:chartTrackingRefBased/>
  <w15:docId w15:val="{0B3EF1FE-C976-4C32-AD19-FA2CC311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2021-05-13T08:45:00Z</dcterms:created>
  <dcterms:modified xsi:type="dcterms:W3CDTF">2021-05-13T08:45:00Z</dcterms:modified>
</cp:coreProperties>
</file>